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9E" w:rsidRPr="0054220E" w:rsidRDefault="00A80E9E" w:rsidP="00B04D2B">
      <w:pPr>
        <w:jc w:val="center"/>
        <w:rPr>
          <w:b/>
          <w:color w:val="000000"/>
          <w:sz w:val="32"/>
          <w:szCs w:val="32"/>
        </w:rPr>
      </w:pPr>
      <w:r w:rsidRPr="0054220E">
        <w:rPr>
          <w:rFonts w:hint="eastAsia"/>
          <w:b/>
          <w:color w:val="000000"/>
          <w:sz w:val="32"/>
          <w:szCs w:val="32"/>
        </w:rPr>
        <w:t>拓展练习</w:t>
      </w:r>
    </w:p>
    <w:p w:rsidR="00A80E9E" w:rsidRPr="00E20C1D" w:rsidRDefault="00A80E9E" w:rsidP="00E20C1D">
      <w:pPr>
        <w:spacing w:line="360" w:lineRule="auto"/>
        <w:ind w:firstLineChars="200" w:firstLine="480"/>
        <w:rPr>
          <w:sz w:val="24"/>
        </w:rPr>
      </w:pPr>
      <w:r>
        <w:rPr>
          <w:noProof/>
        </w:rPr>
        <w:pict>
          <v:group id="_x0000_s1026" style="position:absolute;left:0;text-align:left;margin-left:261pt;margin-top:51.45pt;width:108pt;height:78pt;z-index:251658240" coordorigin="6837,10800" coordsize="2160,1560">
            <v:line id="_x0000_s1027" style="position:absolute" from="6837,11231" to="8847,11231"/>
            <v:line id="_x0000_s1028" style="position:absolute;flip:x" from="7839,10800" to="7840,12360" strokeweight="1.5pt">
              <v:stroke dashstyle="dash"/>
            </v:line>
            <v:line id="_x0000_s1029" style="position:absolute" from="7848,11236" to="8997,12205"/>
            <v:line id="_x0000_s1030" style="position:absolute;flip:x" from="7842,12200" to="8991,12200"/>
          </v:group>
        </w:pict>
      </w:r>
      <w:r>
        <w:rPr>
          <w:noProof/>
        </w:rPr>
        <w:pict>
          <v:group id="_x0000_s1031" style="position:absolute;left:0;text-align:left;margin-left:41.95pt;margin-top:59.1pt;width:66.05pt;height:85.8pt;z-index:251659264" coordorigin="2276,10800" coordsize="1484,2028">
            <v:line id="_x0000_s1032" style="position:absolute" from="2276,11112" to="2276,11580"/>
            <v:group id="_x0000_s1033" style="position:absolute;left:2291;top:10800;width:1469;height:2028" coordorigin="2291,10800" coordsize="1469,2028">
              <v:line id="_x0000_s1034" style="position:absolute;flip:x" from="2291,11105" to="3731,11105"/>
              <v:line id="_x0000_s1035" style="position:absolute;flip:x" from="2293,11583" to="3733,11583"/>
              <v:line id="_x0000_s1036" style="position:absolute;flip:x" from="3733,10800" to="3760,12776" strokeweight="1.5pt">
                <v:stroke dashstyle="dash"/>
              </v:line>
              <v:line id="_x0000_s1037" style="position:absolute;flip:x" from="2454,11570" to="3714,12818"/>
              <v:line id="_x0000_s1038" style="position:absolute;flip:y" from="2449,12204" to="3709,12828"/>
            </v:group>
          </v:group>
        </w:pict>
      </w:r>
      <w:r w:rsidRPr="00E20C1D">
        <w:rPr>
          <w:rFonts w:ascii="宋体" w:hAnsi="宋体" w:hint="eastAsia"/>
          <w:color w:val="0000FF"/>
          <w:sz w:val="24"/>
        </w:rPr>
        <w:t>练习</w:t>
      </w:r>
      <w:r w:rsidRPr="00E20C1D">
        <w:rPr>
          <w:rFonts w:ascii="宋体" w:hAnsi="宋体"/>
          <w:color w:val="0000FF"/>
          <w:sz w:val="24"/>
        </w:rPr>
        <w:t>1</w:t>
      </w:r>
      <w:r w:rsidRPr="00E20C1D">
        <w:rPr>
          <w:rFonts w:ascii="宋体" w:hAnsi="宋体" w:hint="eastAsia"/>
          <w:color w:val="0000FF"/>
          <w:sz w:val="24"/>
        </w:rPr>
        <w:t>：</w:t>
      </w:r>
      <w:r w:rsidRPr="00E20C1D">
        <w:rPr>
          <w:rFonts w:hint="eastAsia"/>
          <w:sz w:val="24"/>
        </w:rPr>
        <w:t>分别以虚线为对称轴画出下列各图的另一半，并说明完成后的图形可能代表什么含义。</w:t>
      </w:r>
    </w:p>
    <w:p w:rsidR="00A80E9E" w:rsidRPr="00E20C1D" w:rsidRDefault="00A80E9E" w:rsidP="00E20C1D">
      <w:pPr>
        <w:spacing w:line="360" w:lineRule="auto"/>
        <w:ind w:firstLineChars="100" w:firstLine="240"/>
        <w:rPr>
          <w:sz w:val="24"/>
        </w:rPr>
      </w:pPr>
    </w:p>
    <w:p w:rsidR="00A80E9E" w:rsidRPr="00E20C1D" w:rsidRDefault="00A80E9E" w:rsidP="00E20C1D">
      <w:pPr>
        <w:spacing w:line="360" w:lineRule="auto"/>
        <w:ind w:firstLineChars="100" w:firstLine="240"/>
        <w:rPr>
          <w:sz w:val="24"/>
        </w:rPr>
      </w:pPr>
    </w:p>
    <w:p w:rsidR="00A80E9E" w:rsidRPr="00E20C1D" w:rsidRDefault="00A80E9E" w:rsidP="00E20C1D">
      <w:pPr>
        <w:spacing w:line="360" w:lineRule="auto"/>
        <w:rPr>
          <w:sz w:val="24"/>
        </w:rPr>
      </w:pPr>
    </w:p>
    <w:p w:rsidR="00A80E9E" w:rsidRPr="00E20C1D" w:rsidRDefault="00A80E9E" w:rsidP="00E20C1D">
      <w:pPr>
        <w:spacing w:line="360" w:lineRule="auto"/>
        <w:ind w:firstLineChars="200" w:firstLine="480"/>
        <w:rPr>
          <w:sz w:val="24"/>
        </w:rPr>
      </w:pPr>
      <w:r>
        <w:rPr>
          <w:noProof/>
        </w:rPr>
        <w:pict>
          <v:group id="_x0000_s1039" style="position:absolute;left:0;text-align:left;margin-left:297pt;margin-top:60.4pt;width:30.85pt;height:64.4pt;z-index:251657216" coordorigin="6611,13296" coordsize="766,160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0" type="#_x0000_t5" style="position:absolute;left:6611;top:13296;width:766;height:662"/>
            <v:line id="_x0000_s1041" style="position:absolute;rotation:90;flip:x" from="6542,14421" to="7466,14447"/>
            <v:oval id="_x0000_s1042" style="position:absolute;left:6807;top:13557;width:356;height:356"/>
          </v:group>
        </w:pict>
      </w:r>
      <w:r w:rsidRPr="00E20C1D">
        <w:rPr>
          <w:rFonts w:ascii="宋体" w:hAnsi="宋体" w:hint="eastAsia"/>
          <w:color w:val="0000FF"/>
          <w:sz w:val="24"/>
        </w:rPr>
        <w:t>练习</w:t>
      </w:r>
      <w:r w:rsidRPr="00E20C1D">
        <w:rPr>
          <w:rFonts w:ascii="宋体" w:hAnsi="宋体"/>
          <w:color w:val="0000FF"/>
          <w:sz w:val="24"/>
        </w:rPr>
        <w:t>2</w:t>
      </w:r>
      <w:r w:rsidRPr="00E20C1D">
        <w:rPr>
          <w:rFonts w:ascii="宋体" w:hAnsi="宋体" w:hint="eastAsia"/>
          <w:color w:val="0000FF"/>
          <w:sz w:val="24"/>
        </w:rPr>
        <w:t>：</w:t>
      </w:r>
      <w:r w:rsidRPr="00E20C1D">
        <w:rPr>
          <w:rFonts w:hint="eastAsia"/>
          <w:sz w:val="24"/>
        </w:rPr>
        <w:t>利用一条线段，一个圆，一个正三角形设计一个轴对称图案，并阐明设计意图。</w:t>
      </w:r>
    </w:p>
    <w:p w:rsidR="00A80E9E" w:rsidRPr="00E20C1D" w:rsidRDefault="00A80E9E" w:rsidP="00E20C1D">
      <w:pPr>
        <w:spacing w:line="360" w:lineRule="auto"/>
        <w:ind w:firstLineChars="200" w:firstLine="480"/>
        <w:rPr>
          <w:sz w:val="24"/>
        </w:rPr>
      </w:pPr>
      <w:r>
        <w:rPr>
          <w:noProof/>
        </w:rPr>
        <w:pict>
          <v:group id="_x0000_s1043" style="position:absolute;left:0;text-align:left;margin-left:198pt;margin-top:0;width:23.45pt;height:70.2pt;z-index:251656192" coordorigin="4451,13296" coordsize="620,1855">
            <v:line id="_x0000_s1044" style="position:absolute;rotation:90" from="4314,14164" to="5214,14164"/>
            <v:oval id="_x0000_s1045" style="position:absolute;left:4501;top:13296;width:509;height:509"/>
            <v:shape id="_x0000_s1046" type="#_x0000_t5" style="position:absolute;left:4451;top:14615;width:620;height:536"/>
          </v:group>
        </w:pict>
      </w:r>
      <w:r>
        <w:rPr>
          <w:noProof/>
        </w:rPr>
        <w:pict>
          <v:group id="_x0000_s1047" style="position:absolute;left:0;text-align:left;margin-left:90pt;margin-top:9.05pt;width:45pt;height:53.35pt;z-index:251655168" coordorigin="2663,13945" coordsize="900,1067">
            <v:line id="_x0000_s1048" style="position:absolute" from="2663,14476" to="3563,14476"/>
            <v:oval id="_x0000_s1049" style="position:absolute;left:2847;top:13945;width:509;height:509"/>
            <v:shape id="_x0000_s1050" type="#_x0000_t5" style="position:absolute;left:2797;top:14476;width:620;height:536"/>
          </v:group>
        </w:pict>
      </w:r>
    </w:p>
    <w:p w:rsidR="00A80E9E" w:rsidRPr="00E20C1D" w:rsidRDefault="00A80E9E" w:rsidP="00E20C1D">
      <w:pPr>
        <w:spacing w:line="360" w:lineRule="auto"/>
        <w:ind w:firstLineChars="100" w:firstLine="240"/>
        <w:rPr>
          <w:sz w:val="24"/>
        </w:rPr>
      </w:pPr>
    </w:p>
    <w:p w:rsidR="00A80E9E" w:rsidRPr="00E20C1D" w:rsidRDefault="00A80E9E" w:rsidP="00E20C1D">
      <w:pPr>
        <w:spacing w:line="360" w:lineRule="auto"/>
        <w:rPr>
          <w:sz w:val="24"/>
        </w:rPr>
      </w:pPr>
    </w:p>
    <w:p w:rsidR="00A80E9E" w:rsidRPr="00E20C1D" w:rsidRDefault="00A80E9E" w:rsidP="00E20C1D">
      <w:pPr>
        <w:spacing w:line="360" w:lineRule="auto"/>
        <w:ind w:firstLineChars="800" w:firstLine="1920"/>
        <w:rPr>
          <w:sz w:val="24"/>
        </w:rPr>
      </w:pPr>
      <w:r w:rsidRPr="00E20C1D">
        <w:rPr>
          <w:rFonts w:hint="eastAsia"/>
          <w:sz w:val="24"/>
        </w:rPr>
        <w:t>跳舞的女孩</w:t>
      </w:r>
      <w:r w:rsidRPr="00E20C1D">
        <w:rPr>
          <w:sz w:val="24"/>
        </w:rPr>
        <w:t xml:space="preserve">            </w:t>
      </w:r>
      <w:r w:rsidRPr="00E20C1D">
        <w:rPr>
          <w:rFonts w:hint="eastAsia"/>
          <w:sz w:val="24"/>
        </w:rPr>
        <w:t>路灯</w:t>
      </w:r>
      <w:r w:rsidRPr="00E20C1D">
        <w:rPr>
          <w:sz w:val="24"/>
        </w:rPr>
        <w:t xml:space="preserve">              </w:t>
      </w:r>
      <w:r w:rsidRPr="00E20C1D">
        <w:rPr>
          <w:rFonts w:hint="eastAsia"/>
          <w:sz w:val="24"/>
        </w:rPr>
        <w:t>交通标识</w:t>
      </w:r>
    </w:p>
    <w:p w:rsidR="00A80E9E" w:rsidRPr="00E20C1D" w:rsidRDefault="00A80E9E" w:rsidP="00E20C1D">
      <w:pPr>
        <w:spacing w:line="360" w:lineRule="auto"/>
        <w:ind w:firstLineChars="200" w:firstLine="480"/>
        <w:rPr>
          <w:sz w:val="24"/>
        </w:rPr>
      </w:pPr>
    </w:p>
    <w:p w:rsidR="00A80E9E" w:rsidRPr="00E20C1D" w:rsidRDefault="00A80E9E" w:rsidP="00E20C1D">
      <w:pPr>
        <w:spacing w:line="360" w:lineRule="auto"/>
        <w:ind w:firstLineChars="200" w:firstLine="480"/>
        <w:rPr>
          <w:sz w:val="24"/>
        </w:rPr>
      </w:pPr>
      <w:r w:rsidRPr="00E20C1D">
        <w:rPr>
          <w:rFonts w:ascii="宋体" w:hAnsi="宋体" w:hint="eastAsia"/>
          <w:color w:val="0000FF"/>
          <w:sz w:val="24"/>
        </w:rPr>
        <w:t>练习</w:t>
      </w:r>
      <w:r w:rsidRPr="00E20C1D">
        <w:rPr>
          <w:rFonts w:ascii="宋体" w:hAnsi="宋体"/>
          <w:color w:val="0000FF"/>
          <w:sz w:val="24"/>
        </w:rPr>
        <w:t>3</w:t>
      </w:r>
      <w:r w:rsidRPr="00E20C1D">
        <w:rPr>
          <w:rFonts w:ascii="宋体" w:hAnsi="宋体" w:hint="eastAsia"/>
          <w:color w:val="0000FF"/>
          <w:sz w:val="24"/>
        </w:rPr>
        <w:t>：</w:t>
      </w:r>
      <w:r w:rsidRPr="00E20C1D">
        <w:rPr>
          <w:rFonts w:hint="eastAsia"/>
          <w:sz w:val="24"/>
        </w:rPr>
        <w:t>下图是由四个小正方形组成的</w:t>
      </w:r>
      <w:r w:rsidRPr="00E20C1D">
        <w:rPr>
          <w:sz w:val="24"/>
        </w:rPr>
        <w:t>L</w:t>
      </w:r>
      <w:r w:rsidRPr="00E20C1D">
        <w:rPr>
          <w:rFonts w:hint="eastAsia"/>
          <w:sz w:val="24"/>
        </w:rPr>
        <w:t>形图案，请你再添加一个小正方形使它们能组成一个轴对称图形。</w:t>
      </w:r>
      <w:r w:rsidRPr="00E20C1D">
        <w:rPr>
          <w:sz w:val="24"/>
        </w:rPr>
        <w:t>(</w:t>
      </w:r>
      <w:r w:rsidRPr="00E20C1D">
        <w:rPr>
          <w:rFonts w:hint="eastAsia"/>
          <w:sz w:val="24"/>
        </w:rPr>
        <w:t>给出三种不同的作法</w:t>
      </w:r>
      <w:r w:rsidRPr="00E20C1D">
        <w:rPr>
          <w:sz w:val="24"/>
        </w:rPr>
        <w:t>)</w:t>
      </w:r>
    </w:p>
    <w:p w:rsidR="00A80E9E" w:rsidRPr="00E20C1D" w:rsidRDefault="00A80E9E" w:rsidP="00E20C1D">
      <w:pPr>
        <w:spacing w:line="360" w:lineRule="auto"/>
        <w:ind w:firstLineChars="100" w:firstLine="240"/>
        <w:rPr>
          <w:sz w:val="24"/>
        </w:rPr>
      </w:pPr>
      <w:r>
        <w:rPr>
          <w:noProof/>
        </w:rPr>
        <w:pict>
          <v:group id="_x0000_s1051" style="position:absolute;left:0;text-align:left;margin-left:315pt;margin-top:7.8pt;width:36pt;height:52.7pt;z-index:251661312" coordorigin="3057,2844" coordsize="720,1054">
            <v:rect id="_x0000_s1052" style="position:absolute;left:3057;top:2844;width:360;height:351"/>
            <v:rect id="_x0000_s1053" style="position:absolute;left:3057;top:3205;width:360;height:351"/>
            <v:rect id="_x0000_s1054" style="position:absolute;left:3417;top:3534;width:360;height:351"/>
            <v:rect id="_x0000_s1055" style="position:absolute;left:3057;top:3547;width:360;height:351"/>
          </v:group>
        </w:pict>
      </w:r>
      <w:r>
        <w:rPr>
          <w:noProof/>
        </w:rPr>
        <w:pict>
          <v:group id="_x0000_s1056" style="position:absolute;left:0;text-align:left;margin-left:180pt;margin-top:7.8pt;width:36pt;height:52.7pt;z-index:251660288" coordorigin="3057,2844" coordsize="720,1054">
            <v:rect id="_x0000_s1057" style="position:absolute;left:3057;top:2844;width:360;height:351"/>
            <v:rect id="_x0000_s1058" style="position:absolute;left:3057;top:3205;width:360;height:351"/>
            <v:rect id="_x0000_s1059" style="position:absolute;left:3417;top:3534;width:360;height:351"/>
            <v:rect id="_x0000_s1060" style="position:absolute;left:3057;top:3547;width:360;height:351"/>
          </v:group>
        </w:pict>
      </w:r>
      <w:r>
        <w:rPr>
          <w:noProof/>
        </w:rPr>
        <w:pict>
          <v:group id="_x0000_s1061" style="position:absolute;left:0;text-align:left;margin-left:63pt;margin-top:7.8pt;width:36pt;height:52.7pt;z-index:251654144" coordorigin="3057,2844" coordsize="720,1054">
            <v:rect id="_x0000_s1062" style="position:absolute;left:3057;top:2844;width:360;height:351"/>
            <v:rect id="_x0000_s1063" style="position:absolute;left:3057;top:3205;width:360;height:351"/>
            <v:rect id="_x0000_s1064" style="position:absolute;left:3417;top:3534;width:360;height:351"/>
            <v:rect id="_x0000_s1065" style="position:absolute;left:3057;top:3547;width:360;height:351"/>
          </v:group>
        </w:pict>
      </w:r>
    </w:p>
    <w:sectPr w:rsidR="00A80E9E" w:rsidRPr="00E20C1D" w:rsidSect="00614432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E9E" w:rsidRDefault="00A80E9E" w:rsidP="008B287F">
      <w:r>
        <w:separator/>
      </w:r>
    </w:p>
  </w:endnote>
  <w:endnote w:type="continuationSeparator" w:id="0">
    <w:p w:rsidR="00A80E9E" w:rsidRDefault="00A80E9E" w:rsidP="008B2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E9E" w:rsidRDefault="00A80E9E" w:rsidP="00601E4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0E9E" w:rsidRDefault="00A80E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E9E" w:rsidRDefault="00A80E9E" w:rsidP="00601E4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80E9E" w:rsidRDefault="00A80E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E9E" w:rsidRDefault="00A80E9E" w:rsidP="008B287F">
      <w:r>
        <w:separator/>
      </w:r>
    </w:p>
  </w:footnote>
  <w:footnote w:type="continuationSeparator" w:id="0">
    <w:p w:rsidR="00A80E9E" w:rsidRDefault="00A80E9E" w:rsidP="008B2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A16"/>
    <w:rsid w:val="00194D31"/>
    <w:rsid w:val="00285A16"/>
    <w:rsid w:val="002F0239"/>
    <w:rsid w:val="003456D0"/>
    <w:rsid w:val="004173F4"/>
    <w:rsid w:val="00507386"/>
    <w:rsid w:val="0054220E"/>
    <w:rsid w:val="00547444"/>
    <w:rsid w:val="00553C71"/>
    <w:rsid w:val="005610DE"/>
    <w:rsid w:val="00601E44"/>
    <w:rsid w:val="00614432"/>
    <w:rsid w:val="006A7281"/>
    <w:rsid w:val="00712699"/>
    <w:rsid w:val="007F6570"/>
    <w:rsid w:val="008B287F"/>
    <w:rsid w:val="008F6AD5"/>
    <w:rsid w:val="00915FDE"/>
    <w:rsid w:val="009D37EE"/>
    <w:rsid w:val="00A231B9"/>
    <w:rsid w:val="00A80E9E"/>
    <w:rsid w:val="00B04D2B"/>
    <w:rsid w:val="00B44CFE"/>
    <w:rsid w:val="00BD4562"/>
    <w:rsid w:val="00C96F75"/>
    <w:rsid w:val="00CE765C"/>
    <w:rsid w:val="00D65D83"/>
    <w:rsid w:val="00E20C1D"/>
    <w:rsid w:val="00E23E3B"/>
    <w:rsid w:val="00E45543"/>
    <w:rsid w:val="00FA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A1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85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5A1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85A1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2F0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023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5610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10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DC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30</Words>
  <Characters>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</cp:revision>
  <dcterms:created xsi:type="dcterms:W3CDTF">2012-08-08T23:14:00Z</dcterms:created>
  <dcterms:modified xsi:type="dcterms:W3CDTF">2012-09-07T07:31:00Z</dcterms:modified>
</cp:coreProperties>
</file>